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CEC3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RYLANDES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7171C95B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46A2F1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5CD31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Fleccher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Tamworth, Warwickshire(q.v.), was pardoned for not </w:t>
      </w:r>
      <w:proofErr w:type="gramStart"/>
      <w:r>
        <w:rPr>
          <w:rFonts w:ascii="Times New Roman" w:hAnsi="Times New Roman" w:cs="Times New Roman"/>
          <w:sz w:val="24"/>
          <w:szCs w:val="24"/>
        </w:rPr>
        <w:t>appearing</w:t>
      </w:r>
      <w:proofErr w:type="gramEnd"/>
    </w:p>
    <w:p w14:paraId="17FDC23F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answer him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Wolshawe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 debt of £40.</w:t>
      </w:r>
    </w:p>
    <w:p w14:paraId="7D119EA9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p.8)</w:t>
      </w:r>
    </w:p>
    <w:p w14:paraId="2800A6F1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11349B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BFBF7" w14:textId="77777777" w:rsidR="0050399A" w:rsidRDefault="0050399A" w:rsidP="005039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2021</w:t>
      </w:r>
    </w:p>
    <w:p w14:paraId="6EAC52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3E4F" w14:textId="77777777" w:rsidR="0050399A" w:rsidRDefault="0050399A" w:rsidP="009139A6">
      <w:r>
        <w:separator/>
      </w:r>
    </w:p>
  </w:endnote>
  <w:endnote w:type="continuationSeparator" w:id="0">
    <w:p w14:paraId="26880A39" w14:textId="77777777" w:rsidR="0050399A" w:rsidRDefault="005039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CEC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74A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C0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2E7CC" w14:textId="77777777" w:rsidR="0050399A" w:rsidRDefault="0050399A" w:rsidP="009139A6">
      <w:r>
        <w:separator/>
      </w:r>
    </w:p>
  </w:footnote>
  <w:footnote w:type="continuationSeparator" w:id="0">
    <w:p w14:paraId="5D14D641" w14:textId="77777777" w:rsidR="0050399A" w:rsidRDefault="005039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04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AC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298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9A"/>
    <w:rsid w:val="000666E0"/>
    <w:rsid w:val="002510B7"/>
    <w:rsid w:val="0050399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8B06D"/>
  <w15:chartTrackingRefBased/>
  <w15:docId w15:val="{49C2CA43-3099-42C2-A925-885C357DA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2021-06-23T20:33:00Z</dcterms:created>
  <dcterms:modified xsi:type="dcterms:W3CDTF">2021-06-23T20:34:00Z</dcterms:modified>
</cp:coreProperties>
</file>